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2BC8F7" w14:textId="6217F2BF" w:rsidR="00535962" w:rsidRPr="00F7167E" w:rsidRDefault="0083398B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BC88205" wp14:editId="3CC26F11">
                <wp:simplePos x="0" y="0"/>
                <wp:positionH relativeFrom="column">
                  <wp:posOffset>6734175</wp:posOffset>
                </wp:positionH>
                <wp:positionV relativeFrom="paragraph">
                  <wp:posOffset>-572135</wp:posOffset>
                </wp:positionV>
                <wp:extent cx="2221865" cy="701040"/>
                <wp:effectExtent l="0" t="0" r="26035" b="2286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21865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1514035338"/>
                                    </w:sdt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-1876224143"/>
                                        </w:sdtPr>
                                        <w:sdtContent>
                                          <w:p w14:paraId="7EC292DF" w14:textId="77777777" w:rsidR="0083398B" w:rsidRPr="009C1625" w:rsidRDefault="0083398B" w:rsidP="0083398B">
                                            <w:r w:rsidRPr="009C1625">
                                              <w:rPr>
                                                <w:rStyle w:val="Style2"/>
                                              </w:rPr>
                                              <w:t>S</w:t>
                                            </w:r>
                                            <w:r>
                                              <w:rPr>
                                                <w:rStyle w:val="Style2"/>
                                              </w:rPr>
                                              <w:t>UPBANCO-DAF-CM-2021-0077</w:t>
                                            </w:r>
                                          </w:p>
                                        </w:sdtContent>
                                      </w:sdt>
                                      <w:p w14:paraId="098981F5" w14:textId="77777777" w:rsidR="0083398B" w:rsidRDefault="0083398B" w:rsidP="0083398B">
                                        <w:pPr>
                                          <w:jc w:val="center"/>
                                          <w:rPr>
                                            <w:rStyle w:val="Style2"/>
                                          </w:rPr>
                                        </w:pPr>
                                      </w:p>
                                    </w:sdtContent>
                                  </w:sdt>
                                  <w:p w14:paraId="71D4D77D" w14:textId="7B4B3ABD" w:rsidR="00840E00" w:rsidRPr="00535962" w:rsidRDefault="0083398B" w:rsidP="00840E0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9851CE2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C88205" id="Group 20" o:spid="_x0000_s1026" style="position:absolute;margin-left:530.25pt;margin-top:-45.05pt;width:174.95pt;height:55.2pt;z-index:25165824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1514035338"/>
                              </w:sdt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-1876224143"/>
                                  </w:sdtPr>
                                  <w:sdtContent>
                                    <w:p w14:paraId="7EC292DF" w14:textId="77777777" w:rsidR="0083398B" w:rsidRPr="009C1625" w:rsidRDefault="0083398B" w:rsidP="0083398B">
                                      <w:r w:rsidRPr="009C1625">
                                        <w:rPr>
                                          <w:rStyle w:val="Style2"/>
                                        </w:rPr>
                                        <w:t>S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UPBANCO-DAF-CM-2021-0077</w:t>
                                      </w:r>
                                    </w:p>
                                  </w:sdtContent>
                                </w:sdt>
                                <w:p w14:paraId="098981F5" w14:textId="77777777" w:rsidR="0083398B" w:rsidRDefault="0083398B" w:rsidP="0083398B">
                                  <w:pPr>
                                    <w:jc w:val="center"/>
                                    <w:rPr>
                                      <w:rStyle w:val="Style2"/>
                                    </w:rPr>
                                  </w:pPr>
                                </w:p>
                              </w:sdtContent>
                            </w:sdt>
                            <w:p w14:paraId="71D4D77D" w14:textId="7B4B3ABD" w:rsidR="00840E00" w:rsidRPr="00535962" w:rsidRDefault="0083398B" w:rsidP="00840E0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9851CE2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630E496" wp14:editId="7CBE4879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7322EA07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529CFDF9" wp14:editId="6BC80967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1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30E496" id="Text Box 2" o:spid="_x0000_s1031" type="#_x0000_t202" style="position:absolute;margin-left:-37.5pt;margin-top:-26.25pt;width:160.5pt;height:84.9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7322EA07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529CFDF9" wp14:editId="6BC80967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 wp14:anchorId="2AEF3F12" wp14:editId="024D4B80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536BC8" wp14:editId="165AB41F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6F826E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536BC8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" filled="f" stroked="f">
                <v:textbox inset="0,0,0,0">
                  <w:txbxContent>
                    <w:p w14:paraId="5F6F826E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53EBB197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0BCC249" wp14:editId="547626C3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877E0D" w14:textId="77777777" w:rsidR="002E1412" w:rsidRPr="002E1412" w:rsidRDefault="0083398B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BCC249"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" stroked="f">
                <v:textbox>
                  <w:txbxContent>
                    <w:p w14:paraId="73877E0D" w14:textId="77777777" w:rsidR="002E1412" w:rsidRPr="002E1412" w:rsidRDefault="0083398B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3B9E22D" wp14:editId="1D26C24C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BFE8AB" w14:textId="77777777" w:rsidR="0026335F" w:rsidRPr="0026335F" w:rsidRDefault="0083398B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B9E22D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" filled="f" stroked="f">
                <v:textbox>
                  <w:txbxContent>
                    <w:p w14:paraId="29BFE8AB" w14:textId="77777777" w:rsidR="0026335F" w:rsidRPr="0026335F" w:rsidRDefault="0083398B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24DB453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2F8B14D" wp14:editId="49B6D30E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BB3080" w14:textId="77777777" w:rsidR="00F7443C" w:rsidRPr="004767CC" w:rsidRDefault="0083398B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F8B14D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" stroked="f">
                <v:textbox>
                  <w:txbxContent>
                    <w:p w14:paraId="6EBB3080" w14:textId="77777777" w:rsidR="00F7443C" w:rsidRPr="004767CC" w:rsidRDefault="0083398B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5CB9223" wp14:editId="6DB1F838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9FF0CE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CB9223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" filled="f" stroked="f">
                <v:textbox>
                  <w:txbxContent>
                    <w:p w14:paraId="7B9FF0CE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41E61AE1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33A1EFF2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667EF852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300940B9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6E04D85D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4AED5BD9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6BACD3FD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0EE97B9C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2E37D91A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2F909496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58A105AC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346386C1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693569D6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412A1AC6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0751E43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24102B09" w14:textId="77777777" w:rsidTr="00822B7A">
        <w:trPr>
          <w:trHeight w:val="229"/>
          <w:jc w:val="center"/>
        </w:trPr>
        <w:tc>
          <w:tcPr>
            <w:tcW w:w="0" w:type="auto"/>
          </w:tcPr>
          <w:p w14:paraId="604D92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1AEA358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614463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72D6CBC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555622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7A3FEA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96C86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3360CF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D1095DF" w14:textId="77777777" w:rsidTr="00822B7A">
        <w:trPr>
          <w:trHeight w:val="211"/>
          <w:jc w:val="center"/>
        </w:trPr>
        <w:tc>
          <w:tcPr>
            <w:tcW w:w="0" w:type="auto"/>
          </w:tcPr>
          <w:p w14:paraId="1B4FCA0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F05DBC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ECE84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3C4603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FAD3F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471CF0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D203C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8B61A0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984E199" w14:textId="77777777" w:rsidTr="00822B7A">
        <w:trPr>
          <w:trHeight w:val="229"/>
          <w:jc w:val="center"/>
        </w:trPr>
        <w:tc>
          <w:tcPr>
            <w:tcW w:w="0" w:type="auto"/>
          </w:tcPr>
          <w:p w14:paraId="205249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0FC77FA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379372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C44EA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AF046B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ED498B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CF388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5DA0F2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AF76B48" w14:textId="77777777" w:rsidTr="00822B7A">
        <w:trPr>
          <w:trHeight w:val="229"/>
          <w:jc w:val="center"/>
        </w:trPr>
        <w:tc>
          <w:tcPr>
            <w:tcW w:w="0" w:type="auto"/>
          </w:tcPr>
          <w:p w14:paraId="79CFA9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EB5345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8A4F2F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B0920D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83E3D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6CE719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8E8D1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36CB292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0C508FCE" w14:textId="77777777" w:rsidTr="00822B7A">
        <w:trPr>
          <w:trHeight w:val="229"/>
          <w:jc w:val="center"/>
        </w:trPr>
        <w:tc>
          <w:tcPr>
            <w:tcW w:w="0" w:type="auto"/>
          </w:tcPr>
          <w:p w14:paraId="70DB6B0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CA56B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1214D3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59C817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01E779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BDE7D6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17E807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D12FB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BB9A8AC" w14:textId="77777777" w:rsidTr="00822B7A">
        <w:trPr>
          <w:trHeight w:val="229"/>
          <w:jc w:val="center"/>
        </w:trPr>
        <w:tc>
          <w:tcPr>
            <w:tcW w:w="0" w:type="auto"/>
          </w:tcPr>
          <w:p w14:paraId="09A980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46B4280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86FCFB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47F493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2277D6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00266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712032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91091E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5F81DF9" w14:textId="77777777" w:rsidTr="00822B7A">
        <w:trPr>
          <w:trHeight w:val="229"/>
          <w:jc w:val="center"/>
        </w:trPr>
        <w:tc>
          <w:tcPr>
            <w:tcW w:w="0" w:type="auto"/>
          </w:tcPr>
          <w:p w14:paraId="1C88CE5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75FA86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BCC735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7207C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AA247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EAEEE2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7F2FC7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FCC918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02071738" w14:textId="77777777" w:rsidTr="00822B7A">
        <w:trPr>
          <w:trHeight w:val="211"/>
          <w:jc w:val="center"/>
        </w:trPr>
        <w:tc>
          <w:tcPr>
            <w:tcW w:w="0" w:type="auto"/>
          </w:tcPr>
          <w:p w14:paraId="6AA28D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927FCF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E1F9E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E0576C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2AA7F1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1DB7F0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CA54DA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CA0707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D939B34" w14:textId="77777777" w:rsidTr="00822B7A">
        <w:trPr>
          <w:trHeight w:val="229"/>
          <w:jc w:val="center"/>
        </w:trPr>
        <w:tc>
          <w:tcPr>
            <w:tcW w:w="0" w:type="auto"/>
          </w:tcPr>
          <w:p w14:paraId="6512633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0D75CED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B8DCB8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9C4D7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F9889E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9EF2A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7516E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3A14732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93BD31E" w14:textId="77777777" w:rsidTr="00822B7A">
        <w:trPr>
          <w:trHeight w:val="229"/>
          <w:jc w:val="center"/>
        </w:trPr>
        <w:tc>
          <w:tcPr>
            <w:tcW w:w="0" w:type="auto"/>
          </w:tcPr>
          <w:p w14:paraId="62B5FE8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AF20B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2C289F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C33338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34C8C6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AB1F98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8BF2BF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906140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371F2008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401CAF98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27892825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53D5E9AF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5072BB09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5C7E27A7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6EC41445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3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F4873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7E1B4721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CF53B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4D7AF86" wp14:editId="417593A7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44C196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D7AF8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" filled="f" stroked="f">
              <v:textbox inset="0,0,0,0">
                <w:txbxContent>
                  <w:p w14:paraId="2344C196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6AE3DB1" wp14:editId="758188D6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5C03DA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30CA998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56AE3DB1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" filled="f" stroked="f">
              <v:textbox style="mso-fit-shape-to-text:t" inset="0,0,0,0">
                <w:txbxContent>
                  <w:p w14:paraId="665C03DA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730CA998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47D31F89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056B7C45" wp14:editId="078B2695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96D933B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4BB5E459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600BA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2D56A39B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3398B"/>
    <w:rsid w:val="00840E00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47BBB4C4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D29BCA-3961-42F0-8AEC-E4D900F1CF5F}"/>
</file>

<file path=customXml/itemProps2.xml><?xml version="1.0" encoding="utf-8"?>
<ds:datastoreItem xmlns:ds="http://schemas.openxmlformats.org/officeDocument/2006/customXml" ds:itemID="{E829345B-5F02-43AD-9020-3C4F2DE77C3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6AA4EB-30BC-43C5-A7A0-D45646A9820C}">
  <ds:schemaRefs>
    <ds:schemaRef ds:uri="http://purl.org/dc/terms/"/>
    <ds:schemaRef ds:uri="http://schemas.microsoft.com/office/2006/metadata/properties"/>
    <ds:schemaRef ds:uri="http://purl.org/dc/dcmitype/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d1207536-9e68-4e3e-aeed-b740370baf18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38A376BD-7B95-41E9-8F74-493628AA98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6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William Alexis Solís Rodríguez</cp:lastModifiedBy>
  <cp:revision>7</cp:revision>
  <cp:lastPrinted>2011-03-04T19:05:00Z</cp:lastPrinted>
  <dcterms:created xsi:type="dcterms:W3CDTF">2014-01-02T13:42:00Z</dcterms:created>
  <dcterms:modified xsi:type="dcterms:W3CDTF">2021-11-04T15:19:00Z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